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251CD5">
        <w:rPr>
          <w:rFonts w:cs="Times New Roman"/>
          <w:szCs w:val="28"/>
        </w:rPr>
        <w:t xml:space="preserve">О </w:t>
      </w:r>
      <w:r w:rsidR="00CA3700">
        <w:rPr>
          <w:rFonts w:cs="Times New Roman"/>
          <w:szCs w:val="28"/>
        </w:rPr>
        <w:t xml:space="preserve">признании </w:t>
      </w:r>
      <w:proofErr w:type="gramStart"/>
      <w:r w:rsidR="00CA3700">
        <w:rPr>
          <w:rFonts w:cs="Times New Roman"/>
          <w:szCs w:val="28"/>
        </w:rPr>
        <w:t>утратившим</w:t>
      </w:r>
      <w:proofErr w:type="gramEnd"/>
      <w:r w:rsidR="00CA3700">
        <w:rPr>
          <w:rFonts w:cs="Times New Roman"/>
          <w:szCs w:val="28"/>
        </w:rPr>
        <w:t xml:space="preserve"> силу</w:t>
      </w:r>
      <w:r w:rsidR="00527F8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fldChar w:fldCharType="end"/>
      </w:r>
      <w:r w:rsidR="00C903E1">
        <w:rPr>
          <w:rFonts w:cs="Times New Roman"/>
          <w:szCs w:val="28"/>
        </w:rPr>
        <w:t>указа Губернатора области от 19.07.2022 № 174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2A52AB" w:rsidRDefault="00BE5553" w:rsidP="00C903E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r w:rsidR="008758DC" w:rsidRPr="00BE5553">
        <w:rPr>
          <w:rFonts w:cs="Times New Roman"/>
          <w:szCs w:val="28"/>
        </w:rPr>
        <w:t xml:space="preserve">Признать утратившим силу </w:t>
      </w:r>
      <w:r w:rsidR="00C903E1">
        <w:rPr>
          <w:rFonts w:cs="Times New Roman"/>
          <w:szCs w:val="28"/>
        </w:rPr>
        <w:t>указ Губернатора области от 19.07.2022 3 174 «О порядке назначения ежемесячной денежной выплаты на ребенка в возрасте от</w:t>
      </w:r>
      <w:r w:rsidR="00405580">
        <w:rPr>
          <w:rFonts w:cs="Times New Roman"/>
          <w:szCs w:val="28"/>
        </w:rPr>
        <w:t xml:space="preserve"> </w:t>
      </w:r>
      <w:bookmarkStart w:id="0" w:name="_GoBack"/>
      <w:bookmarkEnd w:id="0"/>
      <w:r w:rsidR="00C903E1">
        <w:rPr>
          <w:rFonts w:cs="Times New Roman"/>
          <w:szCs w:val="28"/>
        </w:rPr>
        <w:t>8 до 17 лет».</w:t>
      </w:r>
    </w:p>
    <w:p w:rsidR="00BB38FE" w:rsidRDefault="00527F89" w:rsidP="00527F8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1C2F1B">
        <w:rPr>
          <w:rFonts w:cs="Times New Roman"/>
          <w:szCs w:val="28"/>
        </w:rPr>
        <w:t>.</w:t>
      </w:r>
      <w:r w:rsidR="00380E9F">
        <w:rPr>
          <w:rFonts w:cs="Times New Roman"/>
          <w:szCs w:val="28"/>
        </w:rPr>
        <w:t> </w:t>
      </w:r>
      <w:r w:rsidR="00C903E1">
        <w:rPr>
          <w:rFonts w:cs="Times New Roman"/>
          <w:szCs w:val="28"/>
        </w:rPr>
        <w:t>Указ</w:t>
      </w:r>
      <w:r w:rsidRPr="001C2F1B">
        <w:rPr>
          <w:rFonts w:cs="Times New Roman"/>
          <w:szCs w:val="28"/>
        </w:rPr>
        <w:t xml:space="preserve"> вступает в силу с момента </w:t>
      </w:r>
      <w:r w:rsidR="00811FF0">
        <w:rPr>
          <w:rFonts w:cs="Times New Roman"/>
          <w:szCs w:val="28"/>
        </w:rPr>
        <w:t>подписания.</w:t>
      </w:r>
    </w:p>
    <w:p w:rsidR="00BB38FE" w:rsidRDefault="00BB38FE" w:rsidP="00CB0A54">
      <w:pPr>
        <w:jc w:val="both"/>
        <w:rPr>
          <w:rFonts w:cs="Times New Roman"/>
          <w:szCs w:val="28"/>
        </w:rPr>
      </w:pPr>
    </w:p>
    <w:p w:rsidR="00527F89" w:rsidRDefault="00527F89" w:rsidP="00BB38FE">
      <w:pPr>
        <w:jc w:val="both"/>
        <w:rPr>
          <w:rFonts w:cs="Times New Roman"/>
          <w:szCs w:val="28"/>
        </w:rPr>
      </w:pPr>
    </w:p>
    <w:p w:rsidR="00C903E1" w:rsidRDefault="00C903E1" w:rsidP="00BB38FE">
      <w:pPr>
        <w:jc w:val="both"/>
        <w:rPr>
          <w:rFonts w:cs="Times New Roman"/>
          <w:szCs w:val="28"/>
        </w:rPr>
      </w:pPr>
    </w:p>
    <w:p w:rsidR="00C903E1" w:rsidRDefault="00C903E1" w:rsidP="00BB38FE">
      <w:pPr>
        <w:jc w:val="both"/>
        <w:rPr>
          <w:rFonts w:cs="Times New Roman"/>
          <w:szCs w:val="28"/>
        </w:rPr>
      </w:pPr>
    </w:p>
    <w:p w:rsidR="00C903E1" w:rsidRDefault="00C903E1" w:rsidP="00BB38FE">
      <w:pPr>
        <w:jc w:val="both"/>
        <w:rPr>
          <w:rFonts w:cs="Times New Roman"/>
          <w:szCs w:val="28"/>
        </w:rPr>
      </w:pPr>
    </w:p>
    <w:p w:rsidR="00C903E1" w:rsidRDefault="00C903E1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Default="0047728C" w:rsidP="00FE4DB1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66E" w:rsidRDefault="00D8166E" w:rsidP="00CF5840">
      <w:r>
        <w:separator/>
      </w:r>
    </w:p>
  </w:endnote>
  <w:endnote w:type="continuationSeparator" w:id="0">
    <w:p w:rsidR="00D8166E" w:rsidRDefault="00D8166E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66E" w:rsidRDefault="00D8166E" w:rsidP="00CF5840">
      <w:r>
        <w:separator/>
      </w:r>
    </w:p>
  </w:footnote>
  <w:footnote w:type="continuationSeparator" w:id="0">
    <w:p w:rsidR="00D8166E" w:rsidRDefault="00D8166E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C903E1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76CBB"/>
    <w:multiLevelType w:val="hybridMultilevel"/>
    <w:tmpl w:val="DA72F17C"/>
    <w:lvl w:ilvl="0" w:tplc="79F6694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605DA"/>
    <w:rsid w:val="00081937"/>
    <w:rsid w:val="00086E01"/>
    <w:rsid w:val="001338AC"/>
    <w:rsid w:val="001347C5"/>
    <w:rsid w:val="00134A47"/>
    <w:rsid w:val="0013505F"/>
    <w:rsid w:val="0014514C"/>
    <w:rsid w:val="00161742"/>
    <w:rsid w:val="001707B3"/>
    <w:rsid w:val="00172CA3"/>
    <w:rsid w:val="00192B63"/>
    <w:rsid w:val="001A3935"/>
    <w:rsid w:val="001B6AAD"/>
    <w:rsid w:val="001C78DA"/>
    <w:rsid w:val="002224DE"/>
    <w:rsid w:val="002306C4"/>
    <w:rsid w:val="00230852"/>
    <w:rsid w:val="00251CD5"/>
    <w:rsid w:val="00260038"/>
    <w:rsid w:val="002A52AB"/>
    <w:rsid w:val="002D4428"/>
    <w:rsid w:val="002F30DD"/>
    <w:rsid w:val="002F6DDE"/>
    <w:rsid w:val="00323828"/>
    <w:rsid w:val="003246AA"/>
    <w:rsid w:val="0033363E"/>
    <w:rsid w:val="00337D4B"/>
    <w:rsid w:val="00362888"/>
    <w:rsid w:val="003656CE"/>
    <w:rsid w:val="00374517"/>
    <w:rsid w:val="00380E9F"/>
    <w:rsid w:val="00381164"/>
    <w:rsid w:val="003A2DCC"/>
    <w:rsid w:val="003D1E8D"/>
    <w:rsid w:val="003D3688"/>
    <w:rsid w:val="003F43C8"/>
    <w:rsid w:val="003F65E2"/>
    <w:rsid w:val="00405580"/>
    <w:rsid w:val="0040656C"/>
    <w:rsid w:val="00470773"/>
    <w:rsid w:val="0047728C"/>
    <w:rsid w:val="00487DAB"/>
    <w:rsid w:val="004D09B7"/>
    <w:rsid w:val="004E31CB"/>
    <w:rsid w:val="004F0106"/>
    <w:rsid w:val="004F7174"/>
    <w:rsid w:val="00512132"/>
    <w:rsid w:val="00527F89"/>
    <w:rsid w:val="00547508"/>
    <w:rsid w:val="00556652"/>
    <w:rsid w:val="00570FBB"/>
    <w:rsid w:val="005862FB"/>
    <w:rsid w:val="005D0750"/>
    <w:rsid w:val="005D4AE9"/>
    <w:rsid w:val="005F2543"/>
    <w:rsid w:val="00602753"/>
    <w:rsid w:val="00604698"/>
    <w:rsid w:val="006157BF"/>
    <w:rsid w:val="00615BAD"/>
    <w:rsid w:val="00631ABE"/>
    <w:rsid w:val="006533D4"/>
    <w:rsid w:val="00681496"/>
    <w:rsid w:val="006C6CC1"/>
    <w:rsid w:val="006D71E6"/>
    <w:rsid w:val="006F625A"/>
    <w:rsid w:val="007341B3"/>
    <w:rsid w:val="00737E26"/>
    <w:rsid w:val="00771070"/>
    <w:rsid w:val="007969DE"/>
    <w:rsid w:val="00796C37"/>
    <w:rsid w:val="00810833"/>
    <w:rsid w:val="00811FF0"/>
    <w:rsid w:val="00822F7D"/>
    <w:rsid w:val="0085688F"/>
    <w:rsid w:val="0086425B"/>
    <w:rsid w:val="008758DC"/>
    <w:rsid w:val="008C1CB8"/>
    <w:rsid w:val="008C5C70"/>
    <w:rsid w:val="008F774D"/>
    <w:rsid w:val="009136B9"/>
    <w:rsid w:val="009C4B8A"/>
    <w:rsid w:val="00A37799"/>
    <w:rsid w:val="00A477F4"/>
    <w:rsid w:val="00A572E0"/>
    <w:rsid w:val="00A63FD1"/>
    <w:rsid w:val="00A83D83"/>
    <w:rsid w:val="00AB3BC8"/>
    <w:rsid w:val="00AD756A"/>
    <w:rsid w:val="00B027EF"/>
    <w:rsid w:val="00B259FC"/>
    <w:rsid w:val="00B37B26"/>
    <w:rsid w:val="00B41FCA"/>
    <w:rsid w:val="00B55589"/>
    <w:rsid w:val="00B775CB"/>
    <w:rsid w:val="00B90652"/>
    <w:rsid w:val="00BB1812"/>
    <w:rsid w:val="00BB38FE"/>
    <w:rsid w:val="00BC0449"/>
    <w:rsid w:val="00BD3826"/>
    <w:rsid w:val="00BE5553"/>
    <w:rsid w:val="00BE7C98"/>
    <w:rsid w:val="00BF3A25"/>
    <w:rsid w:val="00C1453E"/>
    <w:rsid w:val="00C208D9"/>
    <w:rsid w:val="00C4062D"/>
    <w:rsid w:val="00C62755"/>
    <w:rsid w:val="00C67137"/>
    <w:rsid w:val="00C74708"/>
    <w:rsid w:val="00C76C77"/>
    <w:rsid w:val="00C903E1"/>
    <w:rsid w:val="00CA0D55"/>
    <w:rsid w:val="00CA3700"/>
    <w:rsid w:val="00CB0A54"/>
    <w:rsid w:val="00CF5840"/>
    <w:rsid w:val="00D00EFB"/>
    <w:rsid w:val="00D06430"/>
    <w:rsid w:val="00D438D5"/>
    <w:rsid w:val="00D560FD"/>
    <w:rsid w:val="00D64565"/>
    <w:rsid w:val="00D8166E"/>
    <w:rsid w:val="00D93F0C"/>
    <w:rsid w:val="00DC4D7B"/>
    <w:rsid w:val="00DD4A52"/>
    <w:rsid w:val="00E06E47"/>
    <w:rsid w:val="00E1407E"/>
    <w:rsid w:val="00E31071"/>
    <w:rsid w:val="00E65CC9"/>
    <w:rsid w:val="00E71958"/>
    <w:rsid w:val="00E834AE"/>
    <w:rsid w:val="00ED58F6"/>
    <w:rsid w:val="00EF10A2"/>
    <w:rsid w:val="00F24227"/>
    <w:rsid w:val="00F7098D"/>
    <w:rsid w:val="00F82D65"/>
    <w:rsid w:val="00FA5EA7"/>
    <w:rsid w:val="00FB333B"/>
    <w:rsid w:val="00FC6ECA"/>
    <w:rsid w:val="00FD0CEB"/>
    <w:rsid w:val="00FE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7F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F89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8193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81937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533D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533D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533D4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533D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533D4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7F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F89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8193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81937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533D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533D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533D4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533D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533D4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26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Васильева Ольга Романовна</cp:lastModifiedBy>
  <cp:revision>5</cp:revision>
  <cp:lastPrinted>2023-05-16T11:01:00Z</cp:lastPrinted>
  <dcterms:created xsi:type="dcterms:W3CDTF">2023-05-16T10:31:00Z</dcterms:created>
  <dcterms:modified xsi:type="dcterms:W3CDTF">2023-05-16T11:24:00Z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31.12.2009 № 1358-п</vt:lpwstr>
  </property>
  <property fmtid="{D5CDD505-2E9C-101B-9397-08002B2CF9AE}" pid="6" name="INSTALL_ID">
    <vt:lpwstr>34115</vt:lpwstr>
  </property>
</Properties>
</file>